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Redditch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Redditch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Redditch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Redditch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Redditch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Redditch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53.6% </w:t>
      </w:r>
      <w:r w:rsidRPr="004747BF">
        <w:rPr>
          <w:rFonts w:ascii="Libre Franklin Light" w:eastAsia="Times New Roman" w:hAnsi="Libre Franklin Light" w:cs="Calibri Light"/>
        </w:rPr>
        <w:t xml:space="preserve">of those respondents classified as PGSI 8+ in Redditch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Redditch is estimated to be </w:t>
      </w:r>
      <w:r w:rsidRPr="00773DF7">
        <w:rPr>
          <w:rFonts w:ascii="Libre Franklin Light" w:eastAsia="Times New Roman" w:hAnsi="Libre Franklin Light" w:cs="Calibri Light"/>
          <w:b/>
          <w:bCs/>
          <w:color w:val="C45911" w:themeColor="accent2" w:themeShade="BF"/>
        </w:rPr>
        <w:t xml:space="preserve">£1,770,932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Redditch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Redditch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Redditch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Redditch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ddit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Redditch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ddit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Redditch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Redditch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ddit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Redditch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Redditch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Redditch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Redditch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Redditch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Redditch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£1,770,932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Redditch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£28,846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£596,543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£42,734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£1,068,755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£1,770,932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Redditch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Redditch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Redditch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Redditch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Redditch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Redditch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Redditch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Redditch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BAF8B4-49E6-4AFB-B56C-CB0891C5846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